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4445" t="4445" r="8255" b="8255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eastAsia="zh-CN"/>
                              </w:rPr>
                              <w:t>“十佳学生”申请材料模板，请勿照抄模板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0pt;height:144pt;width:144pt;mso-wrap-distance-bottom:0pt;mso-wrap-distance-left:9pt;mso-wrap-distance-right:9pt;mso-wrap-distance-top:0pt;mso-wrap-style:none;z-index:251658240;mso-width-relative:page;mso-height-relative:page;" fillcolor="#FFFFFF [3201]" filled="t" stroked="t" coordsize="21600,21600" o:gfxdata="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bKke9zwAAAAUBAAAPAAAAAAAAAAEAIAAAACIAAABkcnMvZG93bnJldi54bWxQSwEC&#10;FAAUAAAACACHTuJAoL55pDYCAABoBAAADgAAAAAAAAABACAAAAAeAQAAZHJzL2Uyb0RvYy54bWxQ&#10;SwUGAAAAAAYABgBZAQAAxgUAAAAA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lang w:eastAsia="zh-CN"/>
                        </w:rPr>
                        <w:t>“十佳学生”申请材料模板，请勿照抄模板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花样青春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 圆梦暨南</w:t>
      </w:r>
    </w:p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张**，男，汉族，安徽合肥人，**学院**级**专业。曾获教育部国家奖学金一次；暨南大学优秀学生一等奖学金两次、暨南大学优秀学生干部奖学金一次；暨南大学第八届“挑战杯”大学生创业计划竞赛铜奖；第5届5A优秀学子奖励计划“学习之星”标兵奖；在《****》以第二作者发表论文一篇。······</w:t>
      </w:r>
      <w:r>
        <w:rPr>
          <w:rFonts w:hint="eastAsia"/>
          <w:color w:val="FF0000"/>
          <w:lang w:val="en-US" w:eastAsia="zh-CN"/>
        </w:rPr>
        <w:t>（不超过300字）</w:t>
      </w:r>
    </w:p>
    <w:p>
      <w:pPr>
        <w:ind w:firstLine="420" w:firstLineChars="200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博观约取，厚积薄发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xxxx</w:t>
      </w:r>
    </w:p>
    <w:p>
      <w:pPr>
        <w:numPr>
          <w:ilvl w:val="0"/>
          <w:numId w:val="1"/>
        </w:num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思辨质疑，开拓创新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xxxx</w:t>
      </w:r>
    </w:p>
    <w:p>
      <w:pPr>
        <w:numPr>
          <w:ilvl w:val="0"/>
          <w:numId w:val="1"/>
        </w:num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行胜于言，回报社会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xxxx</w:t>
      </w:r>
    </w:p>
    <w:p>
      <w:pPr>
        <w:numPr>
          <w:ilvl w:val="0"/>
          <w:numId w:val="1"/>
        </w:num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追求卓越，全面发展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sz w:val="20"/>
          <w:szCs w:val="22"/>
          <w:lang w:val="en-US" w:eastAsia="zh-CN"/>
        </w:rPr>
        <w:t>X</w:t>
      </w:r>
      <w:r>
        <w:rPr>
          <w:rFonts w:hint="eastAsia"/>
          <w:lang w:val="en-US" w:eastAsia="zh-CN"/>
        </w:rPr>
        <w:t>xxx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参选宣言：</w:t>
      </w:r>
    </w:p>
    <w:p>
      <w:pPr>
        <w:numPr>
          <w:ilvl w:val="0"/>
          <w:numId w:val="0"/>
        </w:num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坚持最真善美的品德，追求最朴素的生活，憧憬最美好的未来，做最好的自己。花样青春岁月，珠海暨南园的四年是最美的点缀。</w:t>
      </w:r>
      <w:r>
        <w:rPr>
          <w:rFonts w:hint="eastAsia"/>
          <w:color w:val="FF0000"/>
          <w:lang w:val="en-US" w:eastAsia="zh-CN"/>
        </w:rPr>
        <w:t>（不超过7</w:t>
      </w:r>
      <w:bookmarkStart w:id="0" w:name="_GoBack"/>
      <w:bookmarkEnd w:id="0"/>
      <w:r>
        <w:rPr>
          <w:rFonts w:hint="eastAsia"/>
          <w:color w:val="FF0000"/>
          <w:lang w:val="en-US" w:eastAsia="zh-CN"/>
        </w:rPr>
        <w:t>0字）</w:t>
      </w:r>
    </w:p>
    <w:p>
      <w:pPr>
        <w:numPr>
          <w:ilvl w:val="0"/>
          <w:numId w:val="0"/>
        </w:numPr>
        <w:ind w:firstLine="420" w:firstLineChars="200"/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师长寄语：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FF0000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  </w:t>
      </w:r>
      <w:r>
        <w:rPr>
          <w:rFonts w:hint="eastAsia"/>
          <w:b w:val="0"/>
          <w:bCs w:val="0"/>
          <w:lang w:val="en-US" w:eastAsia="zh-CN"/>
        </w:rPr>
        <w:t>孟子认为“得天下英才而教育之”为人生一大乐事，为人师者，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莫过于遇到这样的学生：专业学习上“如切如磋”、为人品性上“如圭如璧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。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张**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是一个能够把生存理性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生活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美学和精神美感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融会贯通的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青年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，既知“昨日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何来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”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也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识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“明日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何去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”，所以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成就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“今日精彩”，在这样一个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急功近利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的时代，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他的事迹说明了什么叫“不忘初心，砥砺前行”，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树立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起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可亲、可爱的先进榜样，展现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了暨南学子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昂扬向上、积极进取的精神风貌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。</w:t>
      </w:r>
      <w:r>
        <w:rPr>
          <w:rFonts w:hint="eastAsia" w:asciiTheme="minorEastAsia" w:hAnsiTheme="minorEastAsia" w:cstheme="minorEastAsia"/>
          <w:b w:val="0"/>
          <w:bCs w:val="0"/>
          <w:color w:val="FF0000"/>
          <w:lang w:val="en-US" w:eastAsia="zh-CN"/>
        </w:rPr>
        <w:t>（不少于100字）</w:t>
      </w:r>
    </w:p>
    <w:p>
      <w:pPr>
        <w:numPr>
          <w:ilvl w:val="0"/>
          <w:numId w:val="0"/>
        </w:numPr>
        <w:ind w:left="3373" w:hanging="3360" w:hangingChars="1600"/>
        <w:jc w:val="right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 xml:space="preserve">                                                                                                    —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陈**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/>
        </w:rPr>
        <w:t>，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**学院副教授</w:t>
      </w:r>
    </w:p>
    <w:p>
      <w:pPr>
        <w:numPr>
          <w:ilvl w:val="0"/>
          <w:numId w:val="0"/>
        </w:numPr>
        <w:ind w:left="3373" w:hanging="3360" w:hangingChars="1600"/>
        <w:jc w:val="right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="3373" w:hanging="3360" w:hangingChars="1600"/>
        <w:jc w:val="right"/>
        <w:rPr>
          <w:rFonts w:hint="eastAsia" w:asciiTheme="minorEastAsia" w:hAnsiTheme="minorEastAsia" w:cstheme="minorEastAsia"/>
          <w:b w:val="0"/>
          <w:bCs w:val="0"/>
          <w:color w:val="FF0000"/>
          <w:lang w:val="en-US" w:eastAsia="zh-CN"/>
        </w:rPr>
      </w:pPr>
    </w:p>
    <w:p>
      <w:pPr>
        <w:numPr>
          <w:ilvl w:val="0"/>
          <w:numId w:val="0"/>
        </w:numPr>
        <w:ind w:left="3373" w:hanging="3360" w:hangingChars="1600"/>
        <w:jc w:val="both"/>
        <w:rPr>
          <w:rFonts w:hint="eastAsia" w:asciiTheme="minorEastAsia" w:hAnsiTheme="minorEastAsia" w:cstheme="minorEastAsia"/>
          <w:b w:val="0"/>
          <w:bCs w:val="0"/>
          <w:color w:val="FF0000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FF0000"/>
          <w:u w:val="single"/>
          <w:lang w:val="en-US" w:eastAsia="zh-CN"/>
        </w:rPr>
        <w:t>个人免冠照和生活照片可插入此申请材料中，发送至邮箱（打印申请材料时将照片删除）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DBEE7B"/>
    <w:multiLevelType w:val="singleLevel"/>
    <w:tmpl w:val="E8DBEE7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05792"/>
    <w:rsid w:val="02E0591E"/>
    <w:rsid w:val="1C8F642E"/>
    <w:rsid w:val="2D8B401F"/>
    <w:rsid w:val="56605792"/>
    <w:rsid w:val="63974F4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usicong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2018-05-13T11:22:00Z</dcterms:created>
  <dc:creator>qzuser</dc:creator>
  <cp:lastModifiedBy>qzuser</cp:lastModifiedBy>
  <dcterms:modified xsi:type="dcterms:W3CDTF">2018-05-14T03:26:57Z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